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570E02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genția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ezvoltare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egională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570E02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570E02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020BA">
              <w:rPr>
                <w:rFonts w:ascii="Trebuchet MS" w:hAnsi="Trebuchet MS"/>
                <w:sz w:val="20"/>
                <w:szCs w:val="20"/>
              </w:rPr>
              <w:t>19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.0</w:t>
            </w:r>
            <w:r w:rsidR="00F020BA">
              <w:rPr>
                <w:rFonts w:ascii="Trebuchet MS" w:hAnsi="Trebuchet MS"/>
                <w:sz w:val="20"/>
                <w:szCs w:val="20"/>
              </w:rPr>
              <w:t>8</w:t>
            </w:r>
            <w:r w:rsidR="0080496C" w:rsidRPr="00570E02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570E02">
              <w:rPr>
                <w:rFonts w:ascii="Trebuchet MS" w:hAnsi="Trebuchet MS"/>
                <w:sz w:val="20"/>
                <w:szCs w:val="20"/>
              </w:rPr>
              <w:t>4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F2054" w:rsidRPr="00570E02">
              <w:rPr>
                <w:rFonts w:ascii="Trebuchet MS" w:hAnsi="Trebuchet MS"/>
                <w:sz w:val="20"/>
                <w:szCs w:val="20"/>
              </w:rPr>
              <w:t>Monitorizare Proiecte</w:t>
            </w:r>
            <w:r w:rsidR="006B0045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>POS CCE</w:t>
            </w:r>
            <w:r w:rsidR="00F020BA">
              <w:rPr>
                <w:rFonts w:ascii="Trebuchet MS" w:hAnsi="Trebuchet MS"/>
                <w:sz w:val="20"/>
                <w:szCs w:val="20"/>
              </w:rPr>
              <w:t>(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F020BA">
              <w:rPr>
                <w:rFonts w:ascii="Trebuchet MS" w:hAnsi="Trebuchet MS"/>
                <w:sz w:val="20"/>
                <w:szCs w:val="20"/>
              </w:rPr>
              <w:t>)</w:t>
            </w:r>
            <w:r w:rsidR="00C14598">
              <w:rPr>
                <w:rFonts w:ascii="Trebuchet MS" w:hAnsi="Trebuchet MS"/>
                <w:sz w:val="20"/>
                <w:szCs w:val="20"/>
              </w:rPr>
              <w:t xml:space="preserve">- 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020BA">
              <w:rPr>
                <w:rFonts w:ascii="Trebuchet MS" w:hAnsi="Trebuchet MS"/>
                <w:sz w:val="20"/>
                <w:szCs w:val="20"/>
              </w:rPr>
              <w:t>biroul județean Prahova</w:t>
            </w:r>
            <w:r w:rsidR="003959D4" w:rsidRPr="00570E02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F020BA">
              <w:rPr>
                <w:rFonts w:ascii="Trebuchet MS" w:hAnsi="Trebuchet MS"/>
                <w:sz w:val="20"/>
                <w:szCs w:val="20"/>
              </w:rPr>
              <w:t>Ploiești</w:t>
            </w:r>
            <w:r w:rsidRPr="00570E02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570E02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570E02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570E02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FE4BE1" w:rsidRPr="00570E02">
              <w:rPr>
                <w:rFonts w:ascii="Trebuchet MS" w:hAnsi="Trebuchet MS"/>
                <w:sz w:val="20"/>
                <w:szCs w:val="20"/>
              </w:rPr>
              <w:t>1 an</w:t>
            </w:r>
            <w:r w:rsidR="00763A6E" w:rsidRPr="00570E02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570E02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570E02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570E02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570E02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570E02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570E02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570E02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570E02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570E02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570E02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C14598">
              <w:rPr>
                <w:rFonts w:ascii="Trebuchet MS" w:hAnsi="Trebuchet MS" w:cs="Arial"/>
                <w:b/>
                <w:sz w:val="20"/>
                <w:szCs w:val="20"/>
              </w:rPr>
              <w:t>18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C14598">
              <w:rPr>
                <w:rFonts w:ascii="Trebuchet MS" w:hAnsi="Trebuchet MS" w:cs="Arial"/>
                <w:b/>
                <w:sz w:val="20"/>
                <w:szCs w:val="20"/>
              </w:rPr>
              <w:t>8</w:t>
            </w:r>
            <w:r w:rsidR="0080496C" w:rsidRPr="00570E02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570E02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570E02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570E02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570E02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570E02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C14598" w:rsidRPr="00C14598">
              <w:rPr>
                <w:rFonts w:ascii="Trebuchet MS" w:hAnsi="Trebuchet MS" w:cs="Arial"/>
                <w:b/>
                <w:sz w:val="20"/>
                <w:szCs w:val="20"/>
              </w:rPr>
              <w:t>19</w:t>
            </w:r>
            <w:r w:rsidR="009669FE" w:rsidRPr="00C14598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C14598" w:rsidRPr="00C14598">
              <w:rPr>
                <w:rFonts w:ascii="Trebuchet MS" w:hAnsi="Trebuchet MS" w:cs="Arial"/>
                <w:b/>
                <w:sz w:val="20"/>
                <w:szCs w:val="20"/>
              </w:rPr>
              <w:t>8</w:t>
            </w:r>
            <w:r w:rsidR="009669FE" w:rsidRPr="00C14598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C14598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570E02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570E02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570E02">
              <w:rPr>
                <w:rFonts w:ascii="Trebuchet MS" w:hAnsi="Trebuchet MS" w:cs="Arial"/>
                <w:sz w:val="20"/>
                <w:szCs w:val="20"/>
              </w:rPr>
              <w:t xml:space="preserve">începând cu ora </w:t>
            </w:r>
            <w:r w:rsidR="0080496C" w:rsidRPr="00C14598">
              <w:rPr>
                <w:rFonts w:ascii="Trebuchet MS" w:hAnsi="Trebuchet MS" w:cs="Arial"/>
                <w:b/>
                <w:sz w:val="20"/>
                <w:szCs w:val="20"/>
              </w:rPr>
              <w:t>10:00.</w:t>
            </w:r>
            <w:r w:rsidR="0080496C" w:rsidRPr="00570E02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</w:p>
          <w:p w:rsidR="00F5072C" w:rsidRPr="00570E02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570E02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570E02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b/>
                <w:sz w:val="20"/>
                <w:szCs w:val="20"/>
              </w:rPr>
              <w:t>Manole Sergiu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570E02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570E02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2B7D3F" w:rsidRPr="00570E02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9" w:history="1">
              <w:r w:rsidR="002B7D3F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553C53" w:rsidRPr="00570E02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570E02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570E02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570E02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="00807340" w:rsidRPr="00570E02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807340" w:rsidRPr="00570E02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570E02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70E02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570E02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570E02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570E02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570E0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570E02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570E02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7DC" w:rsidRDefault="003537DC">
      <w:r>
        <w:separator/>
      </w:r>
    </w:p>
  </w:endnote>
  <w:endnote w:type="continuationSeparator" w:id="0">
    <w:p w:rsidR="003537DC" w:rsidRDefault="00353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7DC" w:rsidRDefault="003537DC">
      <w:r>
        <w:separator/>
      </w:r>
    </w:p>
  </w:footnote>
  <w:footnote w:type="continuationSeparator" w:id="0">
    <w:p w:rsidR="003537DC" w:rsidRDefault="003537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1B07"/>
    <w:rsid w:val="00072038"/>
    <w:rsid w:val="000929BB"/>
    <w:rsid w:val="000C185D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82583"/>
    <w:rsid w:val="00297B87"/>
    <w:rsid w:val="002B7D3F"/>
    <w:rsid w:val="002E467B"/>
    <w:rsid w:val="00342E5F"/>
    <w:rsid w:val="003537DC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37B4"/>
    <w:rsid w:val="004B53D4"/>
    <w:rsid w:val="004C2A57"/>
    <w:rsid w:val="00522A1F"/>
    <w:rsid w:val="005445E3"/>
    <w:rsid w:val="00553C53"/>
    <w:rsid w:val="0055789D"/>
    <w:rsid w:val="00570E02"/>
    <w:rsid w:val="005A3789"/>
    <w:rsid w:val="005D70C0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71F1"/>
    <w:rsid w:val="007459B0"/>
    <w:rsid w:val="00763A6E"/>
    <w:rsid w:val="007B06D8"/>
    <w:rsid w:val="007E52C8"/>
    <w:rsid w:val="007E7920"/>
    <w:rsid w:val="0080496C"/>
    <w:rsid w:val="00807340"/>
    <w:rsid w:val="0080740B"/>
    <w:rsid w:val="008168AF"/>
    <w:rsid w:val="00822956"/>
    <w:rsid w:val="008259BD"/>
    <w:rsid w:val="008351D7"/>
    <w:rsid w:val="0085406D"/>
    <w:rsid w:val="008731E2"/>
    <w:rsid w:val="00886756"/>
    <w:rsid w:val="0089109E"/>
    <w:rsid w:val="008964DD"/>
    <w:rsid w:val="008D63A6"/>
    <w:rsid w:val="008E1D6F"/>
    <w:rsid w:val="009669FE"/>
    <w:rsid w:val="0097746C"/>
    <w:rsid w:val="009903DF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68A7"/>
    <w:rsid w:val="00A37A4D"/>
    <w:rsid w:val="00A52BE7"/>
    <w:rsid w:val="00A7688C"/>
    <w:rsid w:val="00A92DB9"/>
    <w:rsid w:val="00AC4E4B"/>
    <w:rsid w:val="00AD3FC5"/>
    <w:rsid w:val="00AE3175"/>
    <w:rsid w:val="00B058CD"/>
    <w:rsid w:val="00B2335D"/>
    <w:rsid w:val="00B32E5B"/>
    <w:rsid w:val="00B81106"/>
    <w:rsid w:val="00B8187C"/>
    <w:rsid w:val="00B83D82"/>
    <w:rsid w:val="00B85A69"/>
    <w:rsid w:val="00BA2806"/>
    <w:rsid w:val="00BC6F16"/>
    <w:rsid w:val="00BE3352"/>
    <w:rsid w:val="00C013A7"/>
    <w:rsid w:val="00C14598"/>
    <w:rsid w:val="00C66FEC"/>
    <w:rsid w:val="00C76D70"/>
    <w:rsid w:val="00C84AED"/>
    <w:rsid w:val="00C950CF"/>
    <w:rsid w:val="00CC4C13"/>
    <w:rsid w:val="00D17653"/>
    <w:rsid w:val="00D24302"/>
    <w:rsid w:val="00D333C5"/>
    <w:rsid w:val="00D45BE0"/>
    <w:rsid w:val="00D51F9B"/>
    <w:rsid w:val="00D976F0"/>
    <w:rsid w:val="00E20F21"/>
    <w:rsid w:val="00E3704F"/>
    <w:rsid w:val="00E44F22"/>
    <w:rsid w:val="00E61B6A"/>
    <w:rsid w:val="00E64F20"/>
    <w:rsid w:val="00E71770"/>
    <w:rsid w:val="00E72690"/>
    <w:rsid w:val="00EE7B7B"/>
    <w:rsid w:val="00EF2054"/>
    <w:rsid w:val="00EF4956"/>
    <w:rsid w:val="00F011AB"/>
    <w:rsid w:val="00F020BA"/>
    <w:rsid w:val="00F33F0A"/>
    <w:rsid w:val="00F433A4"/>
    <w:rsid w:val="00F5072C"/>
    <w:rsid w:val="00F643BC"/>
    <w:rsid w:val="00F72AB4"/>
    <w:rsid w:val="00F75341"/>
    <w:rsid w:val="00FA0468"/>
    <w:rsid w:val="00FC14BB"/>
    <w:rsid w:val="00FC452C"/>
    <w:rsid w:val="00FE4BE1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nitorizare.poscc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32</TotalTime>
  <Pages>1</Pages>
  <Words>300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2041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20</cp:revision>
  <cp:lastPrinted>2010-05-28T08:33:00Z</cp:lastPrinted>
  <dcterms:created xsi:type="dcterms:W3CDTF">2013-09-16T10:57:00Z</dcterms:created>
  <dcterms:modified xsi:type="dcterms:W3CDTF">2014-08-11T04:55:00Z</dcterms:modified>
</cp:coreProperties>
</file>